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81372" w14:textId="60775D94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John MORESBY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fl.1460)</w:t>
      </w:r>
    </w:p>
    <w:p w14:paraId="437FCC8E" w14:textId="77777777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</w:p>
    <w:p w14:paraId="12768621" w14:textId="77777777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</w:p>
    <w:p w14:paraId="09D4A477" w14:textId="08913A8C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14 Sep.1460</w:t>
      </w:r>
      <w:r>
        <w:rPr>
          <w:rFonts w:cs="Times New Roman"/>
          <w:szCs w:val="24"/>
          <w:lang w:val="en-GB"/>
        </w:rPr>
        <w:tab/>
        <w:t>He was commissioned to purvey horses, horses, palfreys, coursers and</w:t>
      </w:r>
    </w:p>
    <w:p w14:paraId="2F640502" w14:textId="34807FD3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horses for mails.    (C.P.R. 1452-62 p.625)</w:t>
      </w:r>
    </w:p>
    <w:p w14:paraId="688AC74D" w14:textId="77777777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</w:p>
    <w:p w14:paraId="18136B47" w14:textId="77777777" w:rsidR="007B30AF" w:rsidRDefault="007B30AF" w:rsidP="009139A6">
      <w:pPr>
        <w:pStyle w:val="NoSpacing"/>
        <w:rPr>
          <w:rFonts w:cs="Times New Roman"/>
          <w:szCs w:val="24"/>
          <w:lang w:val="en-GB"/>
        </w:rPr>
      </w:pPr>
    </w:p>
    <w:p w14:paraId="7A8BF450" w14:textId="1984E755" w:rsidR="007B30AF" w:rsidRPr="007B30AF" w:rsidRDefault="007B30AF" w:rsidP="009139A6">
      <w:pPr>
        <w:pStyle w:val="NoSpacing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fldChar w:fldCharType="begin"/>
      </w:r>
      <w:r>
        <w:rPr>
          <w:rFonts w:cs="Times New Roman"/>
          <w:szCs w:val="24"/>
          <w:lang w:val="en-GB"/>
        </w:rPr>
        <w:instrText xml:space="preserve"> DATE \@ "dd MMMM yyyy" </w:instrText>
      </w:r>
      <w:r>
        <w:rPr>
          <w:rFonts w:cs="Times New Roman"/>
          <w:szCs w:val="24"/>
          <w:lang w:val="en-GB"/>
        </w:rPr>
        <w:fldChar w:fldCharType="separate"/>
      </w:r>
      <w:r>
        <w:rPr>
          <w:rFonts w:cs="Times New Roman"/>
          <w:noProof/>
          <w:szCs w:val="24"/>
          <w:lang w:val="en-GB"/>
        </w:rPr>
        <w:t>09 March 2025</w:t>
      </w:r>
      <w:r>
        <w:rPr>
          <w:rFonts w:cs="Times New Roman"/>
          <w:szCs w:val="24"/>
          <w:lang w:val="en-GB"/>
        </w:rPr>
        <w:fldChar w:fldCharType="end"/>
      </w:r>
    </w:p>
    <w:sectPr w:rsidR="007B30AF" w:rsidRPr="007B30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A0DB9" w14:textId="77777777" w:rsidR="00C816BC" w:rsidRDefault="00C816BC" w:rsidP="009139A6">
      <w:r>
        <w:separator/>
      </w:r>
    </w:p>
  </w:endnote>
  <w:endnote w:type="continuationSeparator" w:id="0">
    <w:p w14:paraId="5C7B84D3" w14:textId="77777777" w:rsidR="00C816BC" w:rsidRDefault="00C816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84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39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8710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46DC" w14:textId="77777777" w:rsidR="00C816BC" w:rsidRDefault="00C816BC" w:rsidP="009139A6">
      <w:r>
        <w:separator/>
      </w:r>
    </w:p>
  </w:footnote>
  <w:footnote w:type="continuationSeparator" w:id="0">
    <w:p w14:paraId="065A4372" w14:textId="77777777" w:rsidR="00C816BC" w:rsidRDefault="00C816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7752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D01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3F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BC"/>
    <w:rsid w:val="00052636"/>
    <w:rsid w:val="000666E0"/>
    <w:rsid w:val="00163462"/>
    <w:rsid w:val="002510B7"/>
    <w:rsid w:val="00270799"/>
    <w:rsid w:val="005C130B"/>
    <w:rsid w:val="006E6442"/>
    <w:rsid w:val="007B30A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816BC"/>
    <w:rsid w:val="00CB4ED9"/>
    <w:rsid w:val="00E16D60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D7955"/>
  <w15:chartTrackingRefBased/>
  <w15:docId w15:val="{C211CC5D-DCC1-48B9-BBAE-28C1A711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2025-03-09T21:07:00Z</dcterms:created>
  <dcterms:modified xsi:type="dcterms:W3CDTF">2025-03-09T21:37:00Z</dcterms:modified>
</cp:coreProperties>
</file>